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00" w:rsidRPr="004B6B26" w:rsidRDefault="004B6B26">
      <w:pPr>
        <w:rPr>
          <w:sz w:val="144"/>
          <w:szCs w:val="144"/>
        </w:rPr>
      </w:pPr>
      <w:bookmarkStart w:id="0" w:name="_GoBack"/>
      <w:r w:rsidRPr="004B6B26">
        <w:rPr>
          <w:sz w:val="144"/>
          <w:szCs w:val="144"/>
        </w:rPr>
        <w:t>Test</w:t>
      </w:r>
      <w:bookmarkEnd w:id="0"/>
    </w:p>
    <w:sectPr w:rsidR="00943700" w:rsidRPr="004B6B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382" w:rsidRDefault="003A4382" w:rsidP="004B6B26">
      <w:pPr>
        <w:spacing w:after="0" w:line="240" w:lineRule="auto"/>
      </w:pPr>
      <w:r>
        <w:separator/>
      </w:r>
    </w:p>
  </w:endnote>
  <w:endnote w:type="continuationSeparator" w:id="0">
    <w:p w:rsidR="003A4382" w:rsidRDefault="003A4382" w:rsidP="004B6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B26" w:rsidRDefault="004B6B2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B26" w:rsidRDefault="004B6B2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B26" w:rsidRDefault="004B6B2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382" w:rsidRDefault="003A4382" w:rsidP="004B6B26">
      <w:pPr>
        <w:spacing w:after="0" w:line="240" w:lineRule="auto"/>
      </w:pPr>
      <w:r>
        <w:separator/>
      </w:r>
    </w:p>
  </w:footnote>
  <w:footnote w:type="continuationSeparator" w:id="0">
    <w:p w:rsidR="003A4382" w:rsidRDefault="003A4382" w:rsidP="004B6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B26" w:rsidRDefault="004B6B2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B26" w:rsidRDefault="004B6B26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B26" w:rsidRDefault="004B6B2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8E9"/>
    <w:rsid w:val="003A4382"/>
    <w:rsid w:val="004138E9"/>
    <w:rsid w:val="004B6B26"/>
    <w:rsid w:val="0094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5D49D6-A8C0-45D6-A525-2E7423A0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6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B6B26"/>
  </w:style>
  <w:style w:type="paragraph" w:styleId="Fuzeile">
    <w:name w:val="footer"/>
    <w:basedOn w:val="Standard"/>
    <w:link w:val="FuzeileZchn"/>
    <w:uiPriority w:val="99"/>
    <w:unhideWhenUsed/>
    <w:rsid w:val="004B6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6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93D9F6CA.dotm</Template>
  <TotalTime>0</TotalTime>
  <Pages>1</Pages>
  <Words>0</Words>
  <Characters>4</Characters>
  <Application>Microsoft Office Word</Application>
  <DocSecurity>0</DocSecurity>
  <Lines>1</Lines>
  <Paragraphs>1</Paragraphs>
  <ScaleCrop>false</ScaleCrop>
  <Company>..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Machtans, Peter</dc:creator>
  <cp:keywords/>
  <dc:description/>
  <cp:lastModifiedBy>Machtans, Peter</cp:lastModifiedBy>
  <cp:revision>2</cp:revision>
  <dcterms:created xsi:type="dcterms:W3CDTF">2022-03-09T13:02:00Z</dcterms:created>
  <dcterms:modified xsi:type="dcterms:W3CDTF">2022-03-09T13:02:00Z</dcterms:modified>
</cp:coreProperties>
</file>